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4AD" w:rsidRDefault="002044AD"/>
    <w:p w:rsidR="002044AD" w:rsidRDefault="002044AD">
      <w:r>
        <w:t>Based on our collaboration, Team MidAmerica discovered that our project organizations did not communicate very effectively.  Due to the lack of effective communication, we identified the following redundant practices:</w:t>
      </w:r>
    </w:p>
    <w:p w:rsidR="002044AD" w:rsidRDefault="002044AD" w:rsidP="00933930">
      <w:pPr>
        <w:pStyle w:val="ListParagraph"/>
        <w:numPr>
          <w:ilvl w:val="0"/>
          <w:numId w:val="1"/>
        </w:numPr>
      </w:pPr>
      <w:r>
        <w:t>Communication barriers between different business units in the organization.</w:t>
      </w:r>
    </w:p>
    <w:p w:rsidR="002044AD" w:rsidRDefault="002044AD" w:rsidP="00933930">
      <w:pPr>
        <w:pStyle w:val="ListParagraph"/>
        <w:numPr>
          <w:ilvl w:val="0"/>
          <w:numId w:val="1"/>
        </w:numPr>
      </w:pPr>
      <w:r>
        <w:t>Employee morale is low. Employees have the feeling that better process improvement isn’t working.</w:t>
      </w:r>
    </w:p>
    <w:p w:rsidR="002044AD" w:rsidRDefault="002044AD" w:rsidP="00933930">
      <w:pPr>
        <w:pStyle w:val="ListParagraph"/>
        <w:numPr>
          <w:ilvl w:val="0"/>
          <w:numId w:val="1"/>
        </w:numPr>
      </w:pPr>
      <w:r>
        <w:t>Information that project team is working with is usually out dated, resulting in confusion and delays.</w:t>
      </w:r>
    </w:p>
    <w:p w:rsidR="002044AD" w:rsidRDefault="002044AD" w:rsidP="00933930">
      <w:pPr>
        <w:pStyle w:val="ListParagraph"/>
        <w:numPr>
          <w:ilvl w:val="0"/>
          <w:numId w:val="1"/>
        </w:numPr>
      </w:pPr>
      <w:r>
        <w:t>Due to the lack of communication plan, the project team is not consistent with checking feedback and providing it within a timely manner.</w:t>
      </w:r>
    </w:p>
    <w:p w:rsidR="002044AD" w:rsidRDefault="002044AD" w:rsidP="00933930">
      <w:pPr>
        <w:pStyle w:val="ListParagraph"/>
        <w:numPr>
          <w:ilvl w:val="0"/>
          <w:numId w:val="1"/>
        </w:numPr>
      </w:pPr>
      <w:r>
        <w:t>Due to the lack of naming conventions or versioning, the project team could not decipher if they were looking at the most recent communication.</w:t>
      </w:r>
    </w:p>
    <w:p w:rsidR="002044AD" w:rsidRDefault="002044AD" w:rsidP="00933930">
      <w:pPr>
        <w:pStyle w:val="ListParagraph"/>
        <w:numPr>
          <w:ilvl w:val="0"/>
          <w:numId w:val="1"/>
        </w:numPr>
      </w:pPr>
      <w:r>
        <w:t>Without uniformity in the communication patterns by the PMs, the functional manager’s expectations are not consistent. If a communication plan was developed, we could set the expectation and deliver.</w:t>
      </w:r>
    </w:p>
    <w:p w:rsidR="002044AD" w:rsidRDefault="002044AD" w:rsidP="0077235C">
      <w:pPr>
        <w:pStyle w:val="ListParagraph"/>
      </w:pPr>
    </w:p>
    <w:p w:rsidR="002044AD" w:rsidRDefault="002044AD" w:rsidP="0077235C">
      <w:pPr>
        <w:pStyle w:val="ListParagraph"/>
      </w:pPr>
    </w:p>
    <w:p w:rsidR="002044AD" w:rsidRDefault="002044AD" w:rsidP="0077235C">
      <w:r>
        <w:t xml:space="preserve">Recommendation:  We have developed two communication plan templates that we believed should be implemented to set the expectation of the project team and different business units.  Our team defines the roles of who will be creating and distributing communications as well as the timelines associated with those communications (e.g. email and report) </w:t>
      </w:r>
    </w:p>
    <w:p w:rsidR="002044AD" w:rsidRDefault="002044AD"/>
    <w:sectPr w:rsidR="002044AD" w:rsidSect="007316F0">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4AD" w:rsidRDefault="002044AD" w:rsidP="00933930">
      <w:pPr>
        <w:spacing w:after="0" w:line="240" w:lineRule="auto"/>
      </w:pPr>
      <w:r>
        <w:separator/>
      </w:r>
    </w:p>
  </w:endnote>
  <w:endnote w:type="continuationSeparator" w:id="1">
    <w:p w:rsidR="002044AD" w:rsidRDefault="002044AD" w:rsidP="00933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4AD" w:rsidRDefault="002044AD" w:rsidP="00933930">
      <w:pPr>
        <w:spacing w:after="0" w:line="240" w:lineRule="auto"/>
      </w:pPr>
      <w:r>
        <w:separator/>
      </w:r>
    </w:p>
  </w:footnote>
  <w:footnote w:type="continuationSeparator" w:id="1">
    <w:p w:rsidR="002044AD" w:rsidRDefault="002044AD" w:rsidP="009339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4AD" w:rsidRDefault="002044AD">
    <w:pPr>
      <w:pStyle w:val="Header"/>
    </w:pPr>
    <w:r w:rsidRPr="00B40E5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i1026" type="#_x0000_t75" alt="j0415860.wmf" style="width:69.75pt;height:51.75pt;visibility:visible">
          <v:imagedata r:id="rId1" o:title=""/>
        </v:shape>
      </w:pict>
    </w:r>
    <w:r w:rsidRPr="00933930">
      <w:rPr>
        <w:rFonts w:ascii="Arial Narrow" w:hAnsi="Arial Narrow"/>
        <w:b/>
        <w:smallCaps/>
        <w:sz w:val="32"/>
        <w:szCs w:val="32"/>
      </w:rPr>
      <w:t>Team MidAmerica</w:t>
    </w:r>
  </w:p>
  <w:p w:rsidR="002044AD" w:rsidRDefault="002044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97D62"/>
    <w:multiLevelType w:val="hybridMultilevel"/>
    <w:tmpl w:val="C7D6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930"/>
    <w:rsid w:val="00075484"/>
    <w:rsid w:val="000B721D"/>
    <w:rsid w:val="000E1096"/>
    <w:rsid w:val="002044AD"/>
    <w:rsid w:val="003F1BA7"/>
    <w:rsid w:val="005C394F"/>
    <w:rsid w:val="006D51EC"/>
    <w:rsid w:val="007316F0"/>
    <w:rsid w:val="0077235C"/>
    <w:rsid w:val="00773013"/>
    <w:rsid w:val="00784B5F"/>
    <w:rsid w:val="0078552D"/>
    <w:rsid w:val="007C4359"/>
    <w:rsid w:val="00861BDD"/>
    <w:rsid w:val="00876DFC"/>
    <w:rsid w:val="008C375E"/>
    <w:rsid w:val="00933930"/>
    <w:rsid w:val="0098705D"/>
    <w:rsid w:val="00B40E51"/>
    <w:rsid w:val="00BB773D"/>
    <w:rsid w:val="00CD086C"/>
    <w:rsid w:val="00E73A4A"/>
    <w:rsid w:val="00E94CF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6F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393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933930"/>
    <w:rPr>
      <w:rFonts w:cs="Times New Roman"/>
    </w:rPr>
  </w:style>
  <w:style w:type="paragraph" w:styleId="Footer">
    <w:name w:val="footer"/>
    <w:basedOn w:val="Normal"/>
    <w:link w:val="FooterChar"/>
    <w:uiPriority w:val="99"/>
    <w:semiHidden/>
    <w:rsid w:val="009339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933930"/>
    <w:rPr>
      <w:rFonts w:cs="Times New Roman"/>
    </w:rPr>
  </w:style>
  <w:style w:type="paragraph" w:styleId="BalloonText">
    <w:name w:val="Balloon Text"/>
    <w:basedOn w:val="Normal"/>
    <w:link w:val="BalloonTextChar"/>
    <w:uiPriority w:val="99"/>
    <w:semiHidden/>
    <w:rsid w:val="009339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3930"/>
    <w:rPr>
      <w:rFonts w:ascii="Tahoma" w:hAnsi="Tahoma" w:cs="Tahoma"/>
      <w:sz w:val="16"/>
      <w:szCs w:val="16"/>
    </w:rPr>
  </w:style>
  <w:style w:type="paragraph" w:styleId="ListParagraph">
    <w:name w:val="List Paragraph"/>
    <w:basedOn w:val="Normal"/>
    <w:uiPriority w:val="99"/>
    <w:qFormat/>
    <w:rsid w:val="009339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202</Words>
  <Characters>1131</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Based on our collaboration, Team MidAmerica discovered that our project organizations did not communicate very effectively</dc:title>
  <dc:subject/>
  <dc:creator>staitt</dc:creator>
  <cp:keywords/>
  <dc:description/>
  <cp:lastModifiedBy>Carl Pritchard</cp:lastModifiedBy>
  <cp:revision>2</cp:revision>
  <dcterms:created xsi:type="dcterms:W3CDTF">2007-10-26T19:18:00Z</dcterms:created>
  <dcterms:modified xsi:type="dcterms:W3CDTF">2007-10-26T19:18:00Z</dcterms:modified>
</cp:coreProperties>
</file>